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0C" w:rsidRPr="00605D6C" w:rsidRDefault="00C8160C" w:rsidP="00FF3A4F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605D6C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 w:rsidRPr="00605D6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605D6C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ตัวชี้วัดตามภารกิจหลักของสำนัก/หน่วยงานตามแผนปฏิบัติราชการของสำนัก/หน่วยงาน</w:t>
      </w:r>
    </w:p>
    <w:p w:rsidR="00FF3A4F" w:rsidRPr="00605D6C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</w:pPr>
      <w:r w:rsidRPr="00605D6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 w:rsidRPr="00605D6C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8767C9" w:rsidRPr="00605D6C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 w:rsidRPr="00605D6C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D179DA" w:rsidRPr="00605D6C">
        <w:rPr>
          <w:rFonts w:ascii="TH SarabunPSK" w:hAnsi="TH SarabunPSK" w:cs="TH SarabunPSK"/>
          <w:b/>
          <w:bCs/>
          <w:sz w:val="30"/>
          <w:szCs w:val="30"/>
        </w:rPr>
        <w:t>2</w:t>
      </w:r>
      <w:r w:rsidR="00776949" w:rsidRPr="00605D6C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20B0C" w:rsidRPr="00605D6C">
        <w:rPr>
          <w:rFonts w:ascii="TH SarabunPSK" w:hAnsi="TH SarabunPSK" w:cs="TH SarabunPSK"/>
          <w:b/>
          <w:bCs/>
          <w:sz w:val="30"/>
          <w:szCs w:val="30"/>
          <w:cs/>
        </w:rPr>
        <w:t>ร้อยละความสำเร็จของการปรับปรุงตามข้อทักท้วง/ข้อเสนอแนะของผู้ตรวจสอบภายใน</w:t>
      </w:r>
    </w:p>
    <w:p w:rsidR="005374C4" w:rsidRPr="00605D6C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605D6C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</w:t>
      </w:r>
      <w:r w:rsidRPr="00605D6C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 xml:space="preserve">: </w:t>
      </w:r>
      <w:r w:rsidRPr="00605D6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520B0C" w:rsidRPr="00605D6C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ร้อยละ</w:t>
      </w:r>
    </w:p>
    <w:p w:rsidR="005374C4" w:rsidRPr="00605D6C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605D6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น้ำหนัก</w:t>
      </w:r>
      <w:r w:rsidRPr="00605D6C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  <w:r w:rsidRPr="00605D6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C216F2" w:rsidRPr="00605D6C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20B0C" w:rsidRPr="00605D6C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05D6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</w:t>
      </w:r>
      <w:r w:rsidRPr="00605D6C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605D6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605D6C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605D6C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605D6C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094EA9" w:rsidRDefault="00C54E4A" w:rsidP="00094EA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94EA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  <w:t>-</w:t>
      </w:r>
      <w:r w:rsidR="00094EA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094EA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094EA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094EA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094EA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094EA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094EA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094EA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094EA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094EA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094EA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094EA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094EA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094EA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094EA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094EA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094EA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094EA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094EA9" w:rsidRDefault="00094EA9" w:rsidP="00094EA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</w:p>
    <w:p w:rsidR="005374C4" w:rsidRPr="00932AC9" w:rsidRDefault="005374C4" w:rsidP="00094EA9">
      <w:pPr>
        <w:pStyle w:val="FootnoteText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  <w:t xml:space="preserve"> :</w:t>
      </w:r>
    </w:p>
    <w:p w:rsidR="00376665" w:rsidRDefault="00376665" w:rsidP="00376665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54699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7360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5659"/>
      </w:tblGrid>
      <w:tr w:rsidR="005374C4" w:rsidRPr="00932AC9" w:rsidTr="00E93805">
        <w:trPr>
          <w:trHeight w:val="3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520B0C" w:rsidRPr="00932AC9" w:rsidTr="00E93805">
        <w:trPr>
          <w:trHeight w:val="69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B0C" w:rsidRPr="00932AC9" w:rsidRDefault="00520B0C" w:rsidP="00520B0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B0C" w:rsidRPr="00E20CD3" w:rsidRDefault="00520B0C" w:rsidP="00520B0C">
            <w:pPr>
              <w:rPr>
                <w:sz w:val="30"/>
                <w:szCs w:val="30"/>
              </w:rPr>
            </w:pPr>
            <w:r w:rsidRPr="00E20CD3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ร้อยละความสำเร็จของการปรับปรุงตามข้อทักท้วง/ข้อเสนอแนะไม่ต่ำกว่าร้อยละ 84</w:t>
            </w:r>
          </w:p>
        </w:tc>
      </w:tr>
      <w:tr w:rsidR="00520B0C" w:rsidRPr="00932AC9" w:rsidTr="00E93805">
        <w:trPr>
          <w:trHeight w:val="68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B0C" w:rsidRPr="00932AC9" w:rsidRDefault="00520B0C" w:rsidP="00520B0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B0C" w:rsidRPr="00E20CD3" w:rsidRDefault="00520B0C" w:rsidP="00520B0C">
            <w:pPr>
              <w:rPr>
                <w:sz w:val="30"/>
                <w:szCs w:val="30"/>
              </w:rPr>
            </w:pPr>
            <w:r w:rsidRPr="00E20CD3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ร้อยละความสำเร็จของการปรับปรุงตามข้อทักท้วง/ข้อเสนอแนะไม่ต่ำกว่าร้อยละ 88</w:t>
            </w:r>
          </w:p>
        </w:tc>
      </w:tr>
      <w:tr w:rsidR="00520B0C" w:rsidRPr="00932AC9" w:rsidTr="00E93805">
        <w:trPr>
          <w:trHeight w:val="69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B0C" w:rsidRPr="00932AC9" w:rsidRDefault="00520B0C" w:rsidP="00520B0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B0C" w:rsidRPr="00E20CD3" w:rsidRDefault="00520B0C" w:rsidP="00520B0C">
            <w:pPr>
              <w:rPr>
                <w:sz w:val="30"/>
                <w:szCs w:val="30"/>
              </w:rPr>
            </w:pPr>
            <w:r w:rsidRPr="00E20CD3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ร้อยละความสำเร็จของการปรับปรุงตามข้อทักท้วง/ข้อเสนอแนะไม่ต่ำกว่าร้อยละ 92</w:t>
            </w:r>
          </w:p>
        </w:tc>
      </w:tr>
      <w:tr w:rsidR="00520B0C" w:rsidRPr="00932AC9" w:rsidTr="00E93805">
        <w:trPr>
          <w:trHeight w:val="6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B0C" w:rsidRPr="00932AC9" w:rsidRDefault="00520B0C" w:rsidP="00520B0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B0C" w:rsidRPr="00E20CD3" w:rsidRDefault="00520B0C" w:rsidP="00520B0C">
            <w:pPr>
              <w:rPr>
                <w:sz w:val="30"/>
                <w:szCs w:val="30"/>
              </w:rPr>
            </w:pPr>
            <w:r w:rsidRPr="00E20CD3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ร้อยละความสำเร็จของการปรับปรุงตามข้อทักท้วง/ข้อเสนอแนะไม่ต่ำกว่าร้อยละ 96</w:t>
            </w:r>
          </w:p>
        </w:tc>
      </w:tr>
      <w:tr w:rsidR="00520B0C" w:rsidRPr="00932AC9" w:rsidTr="00E93805">
        <w:trPr>
          <w:trHeight w:val="4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B0C" w:rsidRPr="00932AC9" w:rsidRDefault="00520B0C" w:rsidP="00520B0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B0C" w:rsidRPr="00E20CD3" w:rsidRDefault="00520B0C" w:rsidP="00520B0C">
            <w:pPr>
              <w:rPr>
                <w:sz w:val="30"/>
                <w:szCs w:val="30"/>
              </w:rPr>
            </w:pPr>
            <w:r w:rsidRPr="00E20CD3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ร้อยละความสำเร็จของการปรับปรุงตามข้อทักท้วง/ข้อเสนอแนะไม่ต่ำกว่าร้อยละ 100</w:t>
            </w:r>
          </w:p>
        </w:tc>
      </w:tr>
    </w:tbl>
    <w:p w:rsidR="00E93805" w:rsidRDefault="00E93805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bookmarkStart w:id="0" w:name="_GoBack"/>
      <w:bookmarkEnd w:id="0"/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รายละเอียดข้อมูลพื้นฐาน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</w:p>
    <w:tbl>
      <w:tblPr>
        <w:tblW w:w="907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5374C4" w:rsidRPr="00932AC9" w:rsidTr="0038412D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35FF2" w:rsidRPr="00932AC9" w:rsidTr="0038412D">
        <w:tc>
          <w:tcPr>
            <w:tcW w:w="371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D35FF2" w:rsidRPr="00932AC9" w:rsidRDefault="00376665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376665" w:rsidRPr="00932AC9" w:rsidTr="00376665">
        <w:trPr>
          <w:trHeight w:val="418"/>
        </w:trPr>
        <w:tc>
          <w:tcPr>
            <w:tcW w:w="3710" w:type="dxa"/>
            <w:vAlign w:val="center"/>
          </w:tcPr>
          <w:p w:rsidR="00376665" w:rsidRPr="006A1F9F" w:rsidRDefault="00520B0C" w:rsidP="00376665">
            <w:pPr>
              <w:spacing w:before="100" w:beforeAutospacing="1" w:after="100" w:afterAutospacing="1"/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ระดับความสำเร็จ</w:t>
            </w:r>
            <w:r w:rsidRPr="00E20CD3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ของการปรับปรุงตามข้อทักท้วง/ข้อเสนอแนะ</w:t>
            </w:r>
          </w:p>
        </w:tc>
        <w:tc>
          <w:tcPr>
            <w:tcW w:w="1330" w:type="dxa"/>
          </w:tcPr>
          <w:p w:rsidR="00376665" w:rsidRPr="00932AC9" w:rsidRDefault="00520B0C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376665" w:rsidRPr="00932AC9" w:rsidRDefault="00520B0C" w:rsidP="00376665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 100</w:t>
            </w:r>
          </w:p>
        </w:tc>
        <w:tc>
          <w:tcPr>
            <w:tcW w:w="1341" w:type="dxa"/>
          </w:tcPr>
          <w:p w:rsidR="00376665" w:rsidRDefault="00520B0C" w:rsidP="00520B0C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 100</w:t>
            </w:r>
          </w:p>
        </w:tc>
        <w:tc>
          <w:tcPr>
            <w:tcW w:w="1275" w:type="dxa"/>
          </w:tcPr>
          <w:p w:rsidR="00376665" w:rsidRDefault="00520B0C" w:rsidP="00520B0C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 100</w:t>
            </w: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แหล่งข้อมูล / วิธีการจัดเก็บข้อมูล </w:t>
      </w:r>
      <w:r w:rsidRPr="00932AC9"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696"/>
      </w:tblGrid>
      <w:tr w:rsidR="00AF19F0" w:rsidRPr="00932AC9" w:rsidTr="00B7160D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696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B7160D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696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A039BB" w:rsidRDefault="00A039BB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405C37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</w:t>
      </w:r>
      <w:r w:rsidRPr="00501C23"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405C37">
        <w:rPr>
          <w:rFonts w:ascii="TH SarabunPSK" w:hAnsi="TH SarabunPSK" w:cs="TH SarabunPSK"/>
          <w:color w:val="000000"/>
          <w:sz w:val="30"/>
          <w:szCs w:val="30"/>
        </w:rPr>
        <w:t>…………………………………….</w:t>
      </w:r>
    </w:p>
    <w:p w:rsidR="00095820" w:rsidRPr="00A039BB" w:rsidRDefault="00B3100A" w:rsidP="00A039B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="00405C37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</w:t>
      </w:r>
      <w:r w:rsidR="00F13B90">
        <w:rPr>
          <w:rFonts w:ascii="TH SarabunPSK" w:hAnsi="TH SarabunPSK" w:cs="TH SarabunPSK" w:hint="cs"/>
          <w:color w:val="000000"/>
          <w:sz w:val="30"/>
          <w:szCs w:val="30"/>
          <w:cs/>
        </w:rPr>
        <w:t>........</w:t>
      </w:r>
      <w:r w:rsidRPr="00501C23"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405C37">
        <w:rPr>
          <w:rFonts w:ascii="TH SarabunPSK" w:hAnsi="TH SarabunPSK" w:cs="TH SarabunPSK"/>
          <w:color w:val="000000"/>
          <w:sz w:val="30"/>
          <w:szCs w:val="30"/>
        </w:rPr>
        <w:t>…………………………………….</w:t>
      </w:r>
    </w:p>
    <w:sectPr w:rsidR="00095820" w:rsidRPr="00A039BB" w:rsidSect="00A039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135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DA7" w:rsidRDefault="000E5DA7" w:rsidP="007C7324">
      <w:r>
        <w:separator/>
      </w:r>
    </w:p>
  </w:endnote>
  <w:endnote w:type="continuationSeparator" w:id="0">
    <w:p w:rsidR="000E5DA7" w:rsidRDefault="000E5DA7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6C1" w:rsidRDefault="000036C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6C1" w:rsidRDefault="000036C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6C1" w:rsidRDefault="000036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DA7" w:rsidRDefault="000E5DA7" w:rsidP="007C7324">
      <w:r>
        <w:separator/>
      </w:r>
    </w:p>
  </w:footnote>
  <w:footnote w:type="continuationSeparator" w:id="0">
    <w:p w:rsidR="000E5DA7" w:rsidRDefault="000E5DA7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6C1" w:rsidRDefault="000036C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6C1" w:rsidRDefault="000036C1" w:rsidP="000036C1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0" t="0" r="10160" b="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333490" cy="457200"/>
                        <a:chOff x="0" y="0"/>
                        <a:chExt cx="9029" cy="720"/>
                      </a:xfrm>
                    </wpg:grpSpPr>
                    <wps:wsp>
                      <wps:cNvPr id="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85" y="0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36C1" w:rsidRDefault="000036C1" w:rsidP="000036C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="Browallia New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รายละเอียดตัวชี้วัดการประเมินผลการปฏิบัติราชการของกลุ่มตรวจสอบภายใน</w:t>
                            </w:r>
                          </w:p>
                          <w:p w:rsidR="000036C1" w:rsidRDefault="000036C1" w:rsidP="000036C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Picture 7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388" y="67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8" name="Line 4"/>
                      <wps:cNvCnPr/>
                      <wps:spPr bwMode="auto">
                        <a:xfrm>
                          <a:off x="0" y="702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6" style="position:absolute;margin-left:-36.35pt;margin-top:-6.05pt;width:498.7pt;height:36pt;z-index:251658240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885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<v:textbox>
                  <w:txbxContent>
                    <w:p w:rsidR="000036C1" w:rsidRDefault="000036C1" w:rsidP="000036C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cs="Browallia New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รายละเอียดตัวชี้วัดการประเมินผลการปฏิบัติราชการของกลุ่มตรวจสอบภายใน</w:t>
                      </w:r>
                    </w:p>
                    <w:p w:rsidR="000036C1" w:rsidRDefault="000036C1" w:rsidP="000036C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8" type="#_x0000_t75" alt="MUALogo" style="position:absolute;left:8388;top:67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QR6PCAAAA2gAAAA8AAABkcnMvZG93bnJldi54bWxEj0uLwkAQhO8L/oehBW/rRBFXY0YRQRDx&#10;svGBxybTeZBMT8iMmv33O8LCHouq+opKNr1pxJM6V1lWMBlHIIgzqysuFFzO+88FCOeRNTaWScEP&#10;OdisBx8Jxtq++JueqS9EgLCLUUHpfRtL6bKSDLqxbYmDl9vOoA+yK6Tu8BXgppHTKJpLgxWHhRJb&#10;2pWU1enDKLjTnO71aXY93Nz+nKf18toftVKjYb9dgfDU+//wX/ugFXzB+0q4AXL9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xEEejwgAAANoAAAAPAAAAAAAAAAAAAAAAAJ8C&#10;AABkcnMvZG93bnJldi54bWxQSwUGAAAAAAQABAD3AAAAjgMAAAAA&#10;">
                <v:imagedata r:id="rId2" o:title="MUALogo" blacklevel="1966f"/>
              </v:shape>
              <v:line id="Line 4" o:spid="_x0000_s1029" style="position:absolute;visibility:visible;mso-wrap-style:square" from="0,702" to="9000,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NQ9MAAAADaAAAADwAAAGRycy9kb3ducmV2LnhtbERPu27CMBTdK/UfrIvEVhw6UJRiEIqE&#10;hNolDV26Xdm3SSC+TmM3D74eD0iMR+e92Y22ET11vnasYLlIQBBrZ2ouFXyfDi9rED4gG2wck4KJ&#10;POy2z08bTI0b+Iv6IpQihrBPUUEVQptK6XVFFv3CtcSR+3WdxRBhV0rT4RDDbSNfk2QlLdYcGyps&#10;KatIX4p/q+AjH/dZibrhXF4zPZ3ffvq/T6Xms3H/DiLQGB7iu/toFMSt8Uq8AXJ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ATUPTAAAAA2gAAAA8AAAAAAAAAAAAAAAAA&#10;oQIAAGRycy9kb3ducmV2LnhtbFBLBQYAAAAABAAEAPkAAACOAwAAAAA=&#10;" strokecolor="white"/>
            </v:group>
          </w:pict>
        </mc:Fallback>
      </mc:AlternateContent>
    </w:r>
  </w:p>
  <w:p w:rsidR="007C7324" w:rsidRPr="000036C1" w:rsidRDefault="007C7324" w:rsidP="000036C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6C1" w:rsidRDefault="000036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036C1"/>
    <w:rsid w:val="000778D4"/>
    <w:rsid w:val="00094EA9"/>
    <w:rsid w:val="00095820"/>
    <w:rsid w:val="000C298B"/>
    <w:rsid w:val="000C3FBF"/>
    <w:rsid w:val="000E5AFB"/>
    <w:rsid w:val="000E5DA7"/>
    <w:rsid w:val="0010301A"/>
    <w:rsid w:val="001C641D"/>
    <w:rsid w:val="001D5F4A"/>
    <w:rsid w:val="00200817"/>
    <w:rsid w:val="002013E6"/>
    <w:rsid w:val="00210A35"/>
    <w:rsid w:val="00247726"/>
    <w:rsid w:val="002A3F2D"/>
    <w:rsid w:val="003339F5"/>
    <w:rsid w:val="0034377A"/>
    <w:rsid w:val="00354F4F"/>
    <w:rsid w:val="003553DF"/>
    <w:rsid w:val="00376665"/>
    <w:rsid w:val="003836B1"/>
    <w:rsid w:val="0038412D"/>
    <w:rsid w:val="00392F56"/>
    <w:rsid w:val="003B06A1"/>
    <w:rsid w:val="00405C37"/>
    <w:rsid w:val="0043205B"/>
    <w:rsid w:val="00433B1E"/>
    <w:rsid w:val="00447FBD"/>
    <w:rsid w:val="004545A4"/>
    <w:rsid w:val="004768FD"/>
    <w:rsid w:val="004A61EA"/>
    <w:rsid w:val="004D5579"/>
    <w:rsid w:val="004E5483"/>
    <w:rsid w:val="0051089E"/>
    <w:rsid w:val="00520B0C"/>
    <w:rsid w:val="005223A2"/>
    <w:rsid w:val="005374C4"/>
    <w:rsid w:val="00542175"/>
    <w:rsid w:val="00567082"/>
    <w:rsid w:val="005B73FB"/>
    <w:rsid w:val="00605D6C"/>
    <w:rsid w:val="00632D81"/>
    <w:rsid w:val="006A1F9F"/>
    <w:rsid w:val="006A4C41"/>
    <w:rsid w:val="007105A3"/>
    <w:rsid w:val="00776949"/>
    <w:rsid w:val="007A0E9D"/>
    <w:rsid w:val="007A12A4"/>
    <w:rsid w:val="007C7324"/>
    <w:rsid w:val="007E1078"/>
    <w:rsid w:val="00806D0B"/>
    <w:rsid w:val="00807632"/>
    <w:rsid w:val="00823220"/>
    <w:rsid w:val="00857003"/>
    <w:rsid w:val="00862C59"/>
    <w:rsid w:val="008767C9"/>
    <w:rsid w:val="00892E47"/>
    <w:rsid w:val="00893057"/>
    <w:rsid w:val="008B24EA"/>
    <w:rsid w:val="008F6B9A"/>
    <w:rsid w:val="009148FF"/>
    <w:rsid w:val="00932AC9"/>
    <w:rsid w:val="009679B4"/>
    <w:rsid w:val="009926AE"/>
    <w:rsid w:val="009E6CB7"/>
    <w:rsid w:val="009E7232"/>
    <w:rsid w:val="00A039BB"/>
    <w:rsid w:val="00A12D0E"/>
    <w:rsid w:val="00A131DA"/>
    <w:rsid w:val="00A27710"/>
    <w:rsid w:val="00A36517"/>
    <w:rsid w:val="00A76D10"/>
    <w:rsid w:val="00A85442"/>
    <w:rsid w:val="00AF19F0"/>
    <w:rsid w:val="00B3100A"/>
    <w:rsid w:val="00B423C7"/>
    <w:rsid w:val="00B7160D"/>
    <w:rsid w:val="00BA6F4E"/>
    <w:rsid w:val="00BD1ED1"/>
    <w:rsid w:val="00BD5C25"/>
    <w:rsid w:val="00C216F2"/>
    <w:rsid w:val="00C50638"/>
    <w:rsid w:val="00C54E4A"/>
    <w:rsid w:val="00C74167"/>
    <w:rsid w:val="00C8160C"/>
    <w:rsid w:val="00C95B8C"/>
    <w:rsid w:val="00CA68CA"/>
    <w:rsid w:val="00CC4CC5"/>
    <w:rsid w:val="00D179DA"/>
    <w:rsid w:val="00D33108"/>
    <w:rsid w:val="00D35FF2"/>
    <w:rsid w:val="00DD56EA"/>
    <w:rsid w:val="00E473C4"/>
    <w:rsid w:val="00E93805"/>
    <w:rsid w:val="00EA352E"/>
    <w:rsid w:val="00EC5EFE"/>
    <w:rsid w:val="00ED08CD"/>
    <w:rsid w:val="00F13B90"/>
    <w:rsid w:val="00F31579"/>
    <w:rsid w:val="00F97B41"/>
    <w:rsid w:val="00FA729F"/>
    <w:rsid w:val="00FD4EED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5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C0DDC-384F-4DC3-85E8-646CCB74A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100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ณัฐรพี คงเคารพธรรม</cp:lastModifiedBy>
  <cp:revision>16</cp:revision>
  <cp:lastPrinted>2013-03-01T03:26:00Z</cp:lastPrinted>
  <dcterms:created xsi:type="dcterms:W3CDTF">2017-11-30T04:47:00Z</dcterms:created>
  <dcterms:modified xsi:type="dcterms:W3CDTF">2018-02-01T07:00:00Z</dcterms:modified>
</cp:coreProperties>
</file>